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6EDD" w:rsidRDefault="001A1526" w:rsidP="002A6E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6ED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2A6E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A6EDD" w:rsidRDefault="001A1526" w:rsidP="002A6E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6ED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2A6E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6EDD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52EC8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DEE33-842F-470F-99AE-AB644D3D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2018-12-03T04:32:00Z</dcterms:modified>
</cp:coreProperties>
</file>